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D8A" w:rsidRDefault="00E50D8A" w:rsidP="00E50D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SCHONKE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E50D8A" w:rsidRDefault="00E50D8A" w:rsidP="00E50D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E50D8A" w:rsidRDefault="00E50D8A" w:rsidP="00E50D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0D8A" w:rsidRDefault="00E50D8A" w:rsidP="00E50D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0D8A" w:rsidRDefault="00E50D8A" w:rsidP="00E50D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Apr.1423</w:t>
      </w:r>
      <w:r>
        <w:rPr>
          <w:rFonts w:ascii="Times New Roman" w:hAnsi="Times New Roman" w:cs="Times New Roman"/>
          <w:sz w:val="24"/>
          <w:szCs w:val="24"/>
        </w:rPr>
        <w:tab/>
        <w:t>He w</w:t>
      </w:r>
      <w:r>
        <w:rPr>
          <w:rFonts w:ascii="Times New Roman" w:hAnsi="Times New Roman" w:cs="Times New Roman"/>
          <w:sz w:val="24"/>
          <w:szCs w:val="24"/>
        </w:rPr>
        <w:t xml:space="preserve">as ordained </w:t>
      </w:r>
      <w:proofErr w:type="spellStart"/>
      <w:r>
        <w:rPr>
          <w:rFonts w:ascii="Times New Roman" w:hAnsi="Times New Roman" w:cs="Times New Roman"/>
          <w:sz w:val="24"/>
          <w:szCs w:val="24"/>
        </w:rPr>
        <w:t>accolyte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Bodmin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Cornwall.</w:t>
      </w:r>
    </w:p>
    <w:p w:rsidR="00E50D8A" w:rsidRDefault="00E50D8A" w:rsidP="00E50D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pp.82-3)</w:t>
      </w:r>
    </w:p>
    <w:p w:rsidR="00E50D8A" w:rsidRDefault="00E50D8A" w:rsidP="00E50D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0D8A" w:rsidRDefault="00E50D8A" w:rsidP="00E50D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0D8A" w:rsidRPr="00022798" w:rsidRDefault="00E50D8A" w:rsidP="00E50D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February 2016</w:t>
      </w:r>
    </w:p>
    <w:p w:rsidR="00DD5B8A" w:rsidRPr="00E50D8A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E50D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D8A" w:rsidRDefault="00E50D8A" w:rsidP="00564E3C">
      <w:pPr>
        <w:spacing w:after="0" w:line="240" w:lineRule="auto"/>
      </w:pPr>
      <w:r>
        <w:separator/>
      </w:r>
    </w:p>
  </w:endnote>
  <w:endnote w:type="continuationSeparator" w:id="0">
    <w:p w:rsidR="00E50D8A" w:rsidRDefault="00E50D8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50D8A">
      <w:rPr>
        <w:rFonts w:ascii="Times New Roman" w:hAnsi="Times New Roman" w:cs="Times New Roman"/>
        <w:noProof/>
        <w:sz w:val="24"/>
        <w:szCs w:val="24"/>
      </w:rPr>
      <w:t>11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D8A" w:rsidRDefault="00E50D8A" w:rsidP="00564E3C">
      <w:pPr>
        <w:spacing w:after="0" w:line="240" w:lineRule="auto"/>
      </w:pPr>
      <w:r>
        <w:separator/>
      </w:r>
    </w:p>
  </w:footnote>
  <w:footnote w:type="continuationSeparator" w:id="0">
    <w:p w:rsidR="00E50D8A" w:rsidRDefault="00E50D8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D8A"/>
    <w:rsid w:val="00372DC6"/>
    <w:rsid w:val="00564E3C"/>
    <w:rsid w:val="0064591D"/>
    <w:rsid w:val="00DD5B8A"/>
    <w:rsid w:val="00E50D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8D876"/>
  <w15:chartTrackingRefBased/>
  <w15:docId w15:val="{258B5E6D-9196-4393-BCD9-7F7126D5E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2016-02-11T17:21:00Z</dcterms:created>
  <dcterms:modified xsi:type="dcterms:W3CDTF">2016-02-11T17:26:00Z</dcterms:modified>
</cp:coreProperties>
</file>